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7A1815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102F933C" w:rsidR="000972EF" w:rsidRPr="000972EF" w:rsidRDefault="007A181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Ruská barevná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bolonka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Russkaya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ctvetnaja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bolonka</w:t>
            </w:r>
            <w:proofErr w:type="spellEnd"/>
          </w:p>
        </w:tc>
        <w:tc>
          <w:tcPr>
            <w:tcW w:w="4549" w:type="dxa"/>
          </w:tcPr>
          <w:p w14:paraId="7F02FD12" w14:textId="65E650E6" w:rsidR="000972EF" w:rsidRPr="000972EF" w:rsidRDefault="007A181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4FBA7B05" wp14:editId="58A171AD">
                  <wp:extent cx="2442210" cy="1628140"/>
                  <wp:effectExtent l="0" t="0" r="0" b="0"/>
                  <wp:docPr id="3" name="obrázek 3" descr="Ruská barevná bolo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uská barevná bolo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442210" cy="162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3470AA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  <w:vAlign w:val="center"/>
          </w:tcPr>
          <w:p w14:paraId="6FD977B2" w14:textId="4E30A7F0" w:rsidR="00E755A5" w:rsidRPr="00865185" w:rsidRDefault="00E755A5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075" w:type="dxa"/>
          </w:tcPr>
          <w:p w14:paraId="04D1D37D" w14:textId="5436B214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AB2493" w14:textId="2478DCC4" w:rsidR="00E755A5" w:rsidRPr="00865185" w:rsidRDefault="00E755A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42AB8C82" w:rsidR="000972EF" w:rsidRPr="00865185" w:rsidRDefault="00E66D6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3470AA">
        <w:trPr>
          <w:cantSplit/>
          <w:trHeight w:val="87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  <w:vAlign w:val="center"/>
          </w:tcPr>
          <w:p w14:paraId="0C8C3290" w14:textId="05C9F369" w:rsidR="000972EF" w:rsidRPr="00865185" w:rsidRDefault="00E755A5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KCS</w:t>
            </w:r>
          </w:p>
        </w:tc>
        <w:tc>
          <w:tcPr>
            <w:tcW w:w="2075" w:type="dxa"/>
          </w:tcPr>
          <w:p w14:paraId="797C6F16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5BEA8B6" w14:textId="0ED1C2FC" w:rsidR="000972EF" w:rsidRPr="00865185" w:rsidRDefault="00E755A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1E4CB9A3" w:rsidR="000972EF" w:rsidRPr="00865185" w:rsidRDefault="00E755A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A6FB0" w14:paraId="34A2F2DB" w14:textId="77777777" w:rsidTr="003470AA">
        <w:trPr>
          <w:cantSplit/>
          <w:trHeight w:val="87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  <w:vAlign w:val="center"/>
          </w:tcPr>
          <w:p w14:paraId="32AA9C87" w14:textId="1534F0E7" w:rsidR="000972EF" w:rsidRPr="00865185" w:rsidRDefault="00E755A5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Keratitis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pigmentóza</w:t>
            </w:r>
            <w:proofErr w:type="spellEnd"/>
          </w:p>
        </w:tc>
        <w:tc>
          <w:tcPr>
            <w:tcW w:w="2075" w:type="dxa"/>
          </w:tcPr>
          <w:p w14:paraId="5643C1EE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73ADF8" w14:textId="4E6EA1B7" w:rsidR="000972EF" w:rsidRPr="00865185" w:rsidRDefault="00E755A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0E5A2C9" w14:textId="664C201A" w:rsidR="000972EF" w:rsidRPr="00865185" w:rsidRDefault="00E755A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A6FB0" w14:paraId="3EBF8B2B" w14:textId="77777777" w:rsidTr="003470AA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  <w:vAlign w:val="center"/>
          </w:tcPr>
          <w:p w14:paraId="43D21CCC" w14:textId="50C0E9DD" w:rsidR="000972EF" w:rsidRDefault="00B3434D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 pupilární membrána</w:t>
            </w:r>
          </w:p>
          <w:p w14:paraId="7692577F" w14:textId="4B7C8BD4" w:rsidR="00B3434D" w:rsidRDefault="00B3434D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(PPM)</w:t>
            </w:r>
          </w:p>
          <w:p w14:paraId="6EA9D301" w14:textId="3ED350C4" w:rsidR="00E755A5" w:rsidRPr="00865185" w:rsidRDefault="00E755A5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410B3A5" w14:textId="45D0E80C" w:rsidR="000972EF" w:rsidRPr="00865185" w:rsidRDefault="00E755A5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Pigmentové skvrny</w:t>
            </w:r>
            <w:r w:rsidR="00B3434D">
              <w:rPr>
                <w:rFonts w:ascii="Microsoft Sans Serif" w:hAnsi="Microsoft Sans Serif" w:cs="Microsoft Sans Serif"/>
                <w:sz w:val="22"/>
                <w:szCs w:val="32"/>
              </w:rPr>
              <w:t>/ne vlákna</w:t>
            </w:r>
          </w:p>
        </w:tc>
        <w:tc>
          <w:tcPr>
            <w:tcW w:w="2075" w:type="dxa"/>
          </w:tcPr>
          <w:p w14:paraId="0FC8722C" w14:textId="3DEEE801" w:rsidR="000972EF" w:rsidRPr="00865185" w:rsidRDefault="00B3434D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D70D346" w14:textId="02D50C57" w:rsidR="000972EF" w:rsidRDefault="00B3434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zápisu v certifikátu</w:t>
            </w:r>
          </w:p>
          <w:p w14:paraId="17D0C26D" w14:textId="7A192A42" w:rsidR="00B3434D" w:rsidRPr="00865185" w:rsidRDefault="00B3434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865185" w14:paraId="10A935A8" w14:textId="77777777" w:rsidTr="003470AA">
        <w:trPr>
          <w:cantSplit/>
          <w:trHeight w:val="908"/>
        </w:trPr>
        <w:tc>
          <w:tcPr>
            <w:tcW w:w="846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  <w:vAlign w:val="center"/>
          </w:tcPr>
          <w:p w14:paraId="2DD929FC" w14:textId="58E5CD8E" w:rsidR="00865185" w:rsidRPr="00865185" w:rsidRDefault="00AB2CAB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7F2C78DE" w14:textId="77777777" w:rsidR="00865185" w:rsidRPr="00865185" w:rsidRDefault="008651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6825D20F" w14:textId="6E78218B" w:rsidR="00865185" w:rsidRPr="00865185" w:rsidRDefault="00AB2CA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06CF71C2" w:rsidR="00865185" w:rsidRPr="00865185" w:rsidRDefault="00AB2CA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B2CAB" w14:paraId="50022ACF" w14:textId="77777777" w:rsidTr="003470AA">
        <w:trPr>
          <w:cantSplit/>
          <w:trHeight w:val="706"/>
        </w:trPr>
        <w:tc>
          <w:tcPr>
            <w:tcW w:w="846" w:type="dxa"/>
            <w:vAlign w:val="center"/>
          </w:tcPr>
          <w:p w14:paraId="6AD7C4E3" w14:textId="7E3123A8" w:rsidR="00AB2CAB" w:rsidRDefault="00AB2CAB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  <w:vAlign w:val="center"/>
          </w:tcPr>
          <w:p w14:paraId="72A9378A" w14:textId="101A4231" w:rsidR="00AB2CAB" w:rsidRDefault="00AB2CAB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</w:tc>
        <w:tc>
          <w:tcPr>
            <w:tcW w:w="2075" w:type="dxa"/>
          </w:tcPr>
          <w:p w14:paraId="60C4ABBB" w14:textId="77777777" w:rsidR="00AB2CAB" w:rsidRPr="00865185" w:rsidRDefault="00AB2CA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73FD15D9" w14:textId="2EB59959" w:rsidR="00AB2CAB" w:rsidRDefault="00AB2CA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F3C1BC5" w14:textId="3A5E1062" w:rsidR="00AB2CAB" w:rsidRDefault="00AB2CA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202CD" w14:paraId="7B35B34B" w14:textId="77777777" w:rsidTr="003470AA">
        <w:trPr>
          <w:cantSplit/>
          <w:trHeight w:val="764"/>
        </w:trPr>
        <w:tc>
          <w:tcPr>
            <w:tcW w:w="846" w:type="dxa"/>
            <w:vAlign w:val="center"/>
          </w:tcPr>
          <w:p w14:paraId="2012F6E3" w14:textId="562C42CD" w:rsidR="00F202CD" w:rsidRDefault="00F202C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  <w:vAlign w:val="center"/>
          </w:tcPr>
          <w:p w14:paraId="129638A3" w14:textId="3FDA680F" w:rsidR="00F202CD" w:rsidRDefault="00F202CD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075" w:type="dxa"/>
          </w:tcPr>
          <w:p w14:paraId="28077459" w14:textId="77777777" w:rsidR="00F202CD" w:rsidRPr="00865185" w:rsidRDefault="00F202C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41073779" w14:textId="238E2816" w:rsidR="00F202CD" w:rsidRDefault="00F202C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CE7FF30" w14:textId="62A76C7D" w:rsidR="00F202CD" w:rsidRDefault="00F202C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65185" w14:paraId="24CB0390" w14:textId="77777777" w:rsidTr="003470AA">
        <w:trPr>
          <w:cantSplit/>
          <w:trHeight w:val="784"/>
        </w:trPr>
        <w:tc>
          <w:tcPr>
            <w:tcW w:w="846" w:type="dxa"/>
            <w:vAlign w:val="center"/>
          </w:tcPr>
          <w:p w14:paraId="467C288D" w14:textId="4BAC211A" w:rsidR="00865185" w:rsidRDefault="00F202C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75" w:type="dxa"/>
            <w:vAlign w:val="center"/>
          </w:tcPr>
          <w:p w14:paraId="39AC93A2" w14:textId="77777777" w:rsidR="00E755A5" w:rsidRDefault="00E755A5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242C7DBE" w14:textId="2CA86FDD" w:rsidR="00865185" w:rsidRPr="00865185" w:rsidRDefault="00E755A5" w:rsidP="003470A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075" w:type="dxa"/>
          </w:tcPr>
          <w:p w14:paraId="79AA2060" w14:textId="77777777" w:rsidR="00E755A5" w:rsidRDefault="00E755A5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generalizovaná</w:t>
            </w:r>
          </w:p>
          <w:p w14:paraId="59E0B7AA" w14:textId="0EA8FF09" w:rsidR="00865185" w:rsidRPr="00865185" w:rsidRDefault="00E755A5" w:rsidP="00E755A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nastupuje 3-6 rok věku</w:t>
            </w:r>
          </w:p>
        </w:tc>
        <w:tc>
          <w:tcPr>
            <w:tcW w:w="2075" w:type="dxa"/>
          </w:tcPr>
          <w:p w14:paraId="1986F76F" w14:textId="3BACEA36" w:rsidR="00E755A5" w:rsidRDefault="00E755A5" w:rsidP="004D74F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1CF2E634" w14:textId="69CF2002" w:rsidR="00865185" w:rsidRPr="00865185" w:rsidRDefault="00E755A5" w:rsidP="004D74F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</w:p>
        </w:tc>
        <w:tc>
          <w:tcPr>
            <w:tcW w:w="2075" w:type="dxa"/>
          </w:tcPr>
          <w:p w14:paraId="2D760C85" w14:textId="3A17B6D3" w:rsidR="00865185" w:rsidRPr="00865185" w:rsidRDefault="00AB2CA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357A1967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1A34" w14:textId="77777777" w:rsidR="0060749D" w:rsidRDefault="0060749D" w:rsidP="000972EF">
      <w:pPr>
        <w:spacing w:after="0" w:line="240" w:lineRule="auto"/>
      </w:pPr>
      <w:r>
        <w:separator/>
      </w:r>
    </w:p>
  </w:endnote>
  <w:endnote w:type="continuationSeparator" w:id="0">
    <w:p w14:paraId="56C16EF4" w14:textId="77777777" w:rsidR="0060749D" w:rsidRDefault="0060749D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6BFDA" w14:textId="77777777" w:rsidR="0060749D" w:rsidRDefault="0060749D" w:rsidP="000972EF">
      <w:pPr>
        <w:spacing w:after="0" w:line="240" w:lineRule="auto"/>
      </w:pPr>
      <w:r>
        <w:separator/>
      </w:r>
    </w:p>
  </w:footnote>
  <w:footnote w:type="continuationSeparator" w:id="0">
    <w:p w14:paraId="3760074E" w14:textId="77777777" w:rsidR="0060749D" w:rsidRDefault="0060749D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61F3B"/>
    <w:rsid w:val="002206AC"/>
    <w:rsid w:val="003470AA"/>
    <w:rsid w:val="00384979"/>
    <w:rsid w:val="003C7FDC"/>
    <w:rsid w:val="00402988"/>
    <w:rsid w:val="004C1DA7"/>
    <w:rsid w:val="004D74F5"/>
    <w:rsid w:val="00575E05"/>
    <w:rsid w:val="0060749D"/>
    <w:rsid w:val="00655705"/>
    <w:rsid w:val="006703D2"/>
    <w:rsid w:val="006A6FB0"/>
    <w:rsid w:val="007A1815"/>
    <w:rsid w:val="007A315C"/>
    <w:rsid w:val="00865185"/>
    <w:rsid w:val="00885EB6"/>
    <w:rsid w:val="0093621D"/>
    <w:rsid w:val="009948ED"/>
    <w:rsid w:val="00A1193A"/>
    <w:rsid w:val="00A317E5"/>
    <w:rsid w:val="00A651B9"/>
    <w:rsid w:val="00AB2CAB"/>
    <w:rsid w:val="00B02119"/>
    <w:rsid w:val="00B3434D"/>
    <w:rsid w:val="00C36439"/>
    <w:rsid w:val="00CC094F"/>
    <w:rsid w:val="00CF199B"/>
    <w:rsid w:val="00DB445A"/>
    <w:rsid w:val="00DF609E"/>
    <w:rsid w:val="00E66D66"/>
    <w:rsid w:val="00E73F1E"/>
    <w:rsid w:val="00E755A5"/>
    <w:rsid w:val="00F2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7</TotalTime>
  <Pages>1</Pages>
  <Words>92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8</cp:revision>
  <dcterms:created xsi:type="dcterms:W3CDTF">2025-01-08T13:10:00Z</dcterms:created>
  <dcterms:modified xsi:type="dcterms:W3CDTF">2025-02-10T18:44:00Z</dcterms:modified>
</cp:coreProperties>
</file>